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C42CC" w14:textId="01EE44F9" w:rsidR="00DD2754" w:rsidRDefault="00F90DDC" w:rsidP="00530FAB">
      <w:r>
        <w:rPr>
          <w:noProof/>
          <w:lang w:val="en-US"/>
        </w:rPr>
        <w:drawing>
          <wp:anchor distT="0" distB="0" distL="114300" distR="114300" simplePos="0" relativeHeight="251674624" behindDoc="1" locked="0" layoutInCell="1" allowOverlap="1" wp14:anchorId="1A0DDEAA" wp14:editId="59DE3805">
            <wp:simplePos x="0" y="0"/>
            <wp:positionH relativeFrom="column">
              <wp:posOffset>4921250</wp:posOffset>
            </wp:positionH>
            <wp:positionV relativeFrom="paragraph">
              <wp:posOffset>7620</wp:posOffset>
            </wp:positionV>
            <wp:extent cx="782320" cy="782320"/>
            <wp:effectExtent l="0" t="0" r="0" b="0"/>
            <wp:wrapTight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ight>
            <wp:docPr id="1340562678" name="Imagen 1340562678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1212">
        <w:rPr>
          <w:noProof/>
          <w:lang w:val="en-US"/>
        </w:rPr>
        <w:drawing>
          <wp:anchor distT="0" distB="0" distL="114300" distR="114300" simplePos="0" relativeHeight="251670528" behindDoc="1" locked="0" layoutInCell="1" allowOverlap="1" wp14:anchorId="5651CAAB" wp14:editId="67D78CC9">
            <wp:simplePos x="0" y="0"/>
            <wp:positionH relativeFrom="column">
              <wp:posOffset>60960</wp:posOffset>
            </wp:positionH>
            <wp:positionV relativeFrom="paragraph">
              <wp:posOffset>71755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121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F75F22" wp14:editId="31FDEFCA">
                <wp:simplePos x="0" y="0"/>
                <wp:positionH relativeFrom="margin">
                  <wp:posOffset>946785</wp:posOffset>
                </wp:positionH>
                <wp:positionV relativeFrom="paragraph">
                  <wp:posOffset>-268605</wp:posOffset>
                </wp:positionV>
                <wp:extent cx="3438525" cy="1339215"/>
                <wp:effectExtent l="0" t="0" r="0" b="0"/>
                <wp:wrapNone/>
                <wp:docPr id="3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33921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51F569" w14:textId="77777777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4087B4" w14:textId="77777777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FA2AD99" w14:textId="67B39B40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026A26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026A26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2CB76A8" w14:textId="77777777" w:rsidR="00C37970" w:rsidRPr="00915F55" w:rsidRDefault="00C37970" w:rsidP="00C3797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 N° 013410-2025-R/UNMSM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F75F22" id="Rectángulo redondeado 2" o:spid="_x0000_s1026" style="position:absolute;margin-left:74.55pt;margin-top:-21.15pt;width:270.75pt;height:105.4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" filled="f" stroked="f" strokeweight="1pt">
                <v:stroke joinstyle="miter"/>
                <v:textbox inset="0,2mm,0,0">
                  <w:txbxContent>
                    <w:p w14:paraId="3251F569" w14:textId="77777777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4087B4" w14:textId="77777777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FA2AD99" w14:textId="67B39B40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026A26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026A26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2CB76A8" w14:textId="77777777" w:rsidR="00C37970" w:rsidRPr="00915F55" w:rsidRDefault="00C37970" w:rsidP="00C3797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76331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 N° 013410-2025-R/UNMSM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0E18678" w14:textId="43FA0867" w:rsidR="00DD2754" w:rsidRDefault="00DD2754" w:rsidP="00530FAB"/>
    <w:p w14:paraId="40BBCFDB" w14:textId="437A5AB7" w:rsidR="00DD2754" w:rsidRDefault="00DD2754" w:rsidP="00530FAB"/>
    <w:p w14:paraId="61C2E527" w14:textId="102F4ECA" w:rsidR="00530FAB" w:rsidRDefault="00025E3B" w:rsidP="00530FA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92BB45" wp14:editId="7BED7E12">
                <wp:simplePos x="0" y="0"/>
                <wp:positionH relativeFrom="column">
                  <wp:posOffset>9525</wp:posOffset>
                </wp:positionH>
                <wp:positionV relativeFrom="paragraph">
                  <wp:posOffset>139700</wp:posOffset>
                </wp:positionV>
                <wp:extent cx="5600700" cy="929640"/>
                <wp:effectExtent l="0" t="0" r="1905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9296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027379" w14:textId="3F84F84A" w:rsidR="00025E3B" w:rsidRPr="00B02091" w:rsidRDefault="008A4AC6" w:rsidP="007E38E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B62D7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</w:t>
                            </w:r>
                            <w:r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 DE REPRESENTANTES ESTUDIANTILES</w:t>
                            </w:r>
                            <w:r w:rsidR="008F0B08"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ANTE </w:t>
                            </w:r>
                            <w:r w:rsidR="00352C5D"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</w:t>
                            </w:r>
                          </w:p>
                          <w:p w14:paraId="0EB9BBE5" w14:textId="1B66A10F" w:rsidR="008A4AC6" w:rsidRPr="00990E41" w:rsidRDefault="00FF095E" w:rsidP="00025E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352C5D"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CONSEJO</w:t>
                            </w:r>
                            <w:r w:rsidR="008D0737"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UNIVERSITARI</w:t>
                            </w:r>
                            <w:r w:rsidR="00352C5D"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O</w:t>
                            </w:r>
                          </w:p>
                          <w:p w14:paraId="270B6898" w14:textId="77777777" w:rsidR="006E1212" w:rsidRDefault="006E1212" w:rsidP="006E1212">
                            <w:pPr>
                              <w:spacing w:after="0"/>
                              <w:jc w:val="center"/>
                              <w:rPr>
                                <w:noProof/>
                                <w:lang w:eastAsia="es-PE"/>
                              </w:rPr>
                            </w:pPr>
                            <w:r w:rsidRPr="006D6779">
                              <w:rPr>
                                <w:rFonts w:ascii="Arial" w:hAnsi="Arial" w:cs="Arial"/>
                                <w:color w:val="0000FF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02091">
                              <w:rPr>
                                <w:rFonts w:ascii="Arial" w:hAnsi="Arial" w:cs="Arial"/>
                                <w:color w:val="0000FF"/>
                                <w:sz w:val="28"/>
                                <w:szCs w:val="28"/>
                              </w:rPr>
                              <w:instrText xml:space="preserve"> FILLIN  "Dato 1/8 : Nombre de la Lista Candidata"  \* MERGEFORMAT \* UPPER</w:instrText>
                            </w:r>
                            <w:r w:rsidRPr="006D6779">
                              <w:rPr>
                                <w:rFonts w:ascii="Arial" w:hAnsi="Arial" w:cs="Arial"/>
                                <w:color w:val="0000FF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0C2009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t>Nombre</w:t>
                            </w:r>
                            <w:r w:rsidRPr="006D6779">
                              <w:rPr>
                                <w:rFonts w:ascii="Eras Demi ITC" w:hAnsi="Eras Demi ITC"/>
                                <w:color w:val="0000FF"/>
                                <w:sz w:val="32"/>
                              </w:rPr>
                              <w:t xml:space="preserve"> de Lista</w:t>
                            </w:r>
                            <w:r w:rsidRPr="006D6779">
                              <w:rPr>
                                <w:rFonts w:ascii="Eras Demi ITC" w:hAnsi="Eras Demi ITC"/>
                                <w:color w:val="0000FF"/>
                                <w:sz w:val="32"/>
                              </w:rPr>
                              <w:fldChar w:fldCharType="end"/>
                            </w:r>
                          </w:p>
                          <w:p w14:paraId="51180B95" w14:textId="77777777" w:rsidR="006E1212" w:rsidRPr="00201B58" w:rsidRDefault="006E1212" w:rsidP="008A4A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92BB45" id="_x0000_s1027" style="position:absolute;margin-left:.75pt;margin-top:11pt;width:441pt;height:7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" filled="f" strokecolor="black [3213]" strokeweight="1pt">
                <v:stroke joinstyle="miter"/>
                <v:textbox inset="0,2mm,0,0">
                  <w:txbxContent>
                    <w:p w14:paraId="6E027379" w14:textId="3F84F84A" w:rsidR="00025E3B" w:rsidRPr="00B02091" w:rsidRDefault="008A4AC6" w:rsidP="007E38E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B62D72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</w:t>
                      </w:r>
                      <w:r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 DE REPRESENTANTES ESTUDIANTILES</w:t>
                      </w:r>
                      <w:r w:rsidR="008F0B08"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ANTE </w:t>
                      </w:r>
                      <w:r w:rsidR="00352C5D"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</w:t>
                      </w:r>
                    </w:p>
                    <w:p w14:paraId="0EB9BBE5" w14:textId="1B66A10F" w:rsidR="008A4AC6" w:rsidRPr="00990E41" w:rsidRDefault="00FF095E" w:rsidP="00025E3B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352C5D"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CONSEJO</w:t>
                      </w:r>
                      <w:r w:rsidR="008D0737"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UNIVERSITARI</w:t>
                      </w:r>
                      <w:r w:rsidR="00352C5D"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O</w:t>
                      </w:r>
                    </w:p>
                    <w:p w14:paraId="270B6898" w14:textId="77777777" w:rsidR="006E1212" w:rsidRDefault="006E1212" w:rsidP="006E1212">
                      <w:pPr>
                        <w:spacing w:after="0"/>
                        <w:jc w:val="center"/>
                        <w:rPr>
                          <w:noProof/>
                          <w:lang w:eastAsia="es-PE"/>
                        </w:rPr>
                      </w:pPr>
                      <w:r w:rsidRPr="006D6779">
                        <w:rPr>
                          <w:rFonts w:ascii="Arial" w:hAnsi="Arial" w:cs="Arial"/>
                          <w:color w:val="0000FF"/>
                          <w:sz w:val="28"/>
                          <w:szCs w:val="28"/>
                        </w:rPr>
                        <w:fldChar w:fldCharType="begin"/>
                      </w:r>
                      <w:r w:rsidRPr="00B02091">
                        <w:rPr>
                          <w:rFonts w:ascii="Arial" w:hAnsi="Arial" w:cs="Arial"/>
                          <w:color w:val="0000FF"/>
                          <w:sz w:val="28"/>
                          <w:szCs w:val="28"/>
                        </w:rPr>
                        <w:instrText xml:space="preserve"> FILLIN  "Dato 1/8 : Nombre de la Lista Candidata"  \* MERGEFORMAT \* UPPER</w:instrText>
                      </w:r>
                      <w:r w:rsidRPr="006D6779">
                        <w:rPr>
                          <w:rFonts w:ascii="Arial" w:hAnsi="Arial" w:cs="Arial"/>
                          <w:color w:val="0000FF"/>
                          <w:sz w:val="28"/>
                          <w:szCs w:val="28"/>
                        </w:rPr>
                        <w:fldChar w:fldCharType="separate"/>
                      </w:r>
                      <w:r w:rsidRPr="000C2009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t>Nombre</w:t>
                      </w:r>
                      <w:r w:rsidRPr="006D6779">
                        <w:rPr>
                          <w:rFonts w:ascii="Eras Demi ITC" w:hAnsi="Eras Demi ITC"/>
                          <w:color w:val="0000FF"/>
                          <w:sz w:val="32"/>
                        </w:rPr>
                        <w:t xml:space="preserve"> de Lista</w:t>
                      </w:r>
                      <w:r w:rsidRPr="006D6779">
                        <w:rPr>
                          <w:rFonts w:ascii="Eras Demi ITC" w:hAnsi="Eras Demi ITC"/>
                          <w:color w:val="0000FF"/>
                          <w:sz w:val="32"/>
                        </w:rPr>
                        <w:fldChar w:fldCharType="end"/>
                      </w:r>
                    </w:p>
                    <w:p w14:paraId="51180B95" w14:textId="77777777" w:rsidR="006E1212" w:rsidRPr="00201B58" w:rsidRDefault="006E1212" w:rsidP="008A4AC6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CDE05B4" w14:textId="71036A8A" w:rsidR="00201B58" w:rsidRDefault="00201B58" w:rsidP="00530FAB"/>
    <w:p w14:paraId="2D81D67E" w14:textId="0A6F7025" w:rsidR="00DD2754" w:rsidRDefault="00DD2754" w:rsidP="006E1212">
      <w:pPr>
        <w:spacing w:after="0"/>
        <w:jc w:val="center"/>
        <w:rPr>
          <w:rFonts w:ascii="Eras Demi ITC" w:hAnsi="Eras Demi ITC"/>
          <w:color w:val="0000FF"/>
          <w:sz w:val="32"/>
        </w:rPr>
      </w:pPr>
      <w:bookmarkStart w:id="0" w:name="Lista"/>
    </w:p>
    <w:p w14:paraId="702DDFEE" w14:textId="5A88F3F3" w:rsidR="00990E41" w:rsidRDefault="00990E41" w:rsidP="006E1212">
      <w:pPr>
        <w:spacing w:after="0"/>
        <w:jc w:val="center"/>
        <w:rPr>
          <w:rFonts w:ascii="Eras Demi ITC" w:hAnsi="Eras Demi ITC"/>
          <w:color w:val="0000FF"/>
          <w:sz w:val="32"/>
        </w:rPr>
      </w:pPr>
    </w:p>
    <w:bookmarkEnd w:id="0"/>
    <w:p w14:paraId="57F5B306" w14:textId="77777777" w:rsidR="00025E3B" w:rsidRPr="00FE6F28" w:rsidRDefault="00025E3B" w:rsidP="003D44F2">
      <w:pPr>
        <w:spacing w:after="0"/>
        <w:jc w:val="center"/>
        <w:rPr>
          <w:rFonts w:ascii="Utsaah" w:hAnsi="Utsaah" w:cs="Utsaah"/>
          <w:b/>
          <w:sz w:val="16"/>
          <w:szCs w:val="16"/>
        </w:rPr>
      </w:pPr>
    </w:p>
    <w:p w14:paraId="58815B07" w14:textId="1237B906" w:rsidR="00D1632C" w:rsidRPr="00B02091" w:rsidRDefault="00931363" w:rsidP="003D44F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02091">
        <w:rPr>
          <w:rFonts w:ascii="Arial" w:hAnsi="Arial" w:cs="Arial"/>
          <w:b/>
          <w:sz w:val="24"/>
          <w:szCs w:val="24"/>
        </w:rPr>
        <w:t>DECLARACIÓN JURADA</w:t>
      </w:r>
    </w:p>
    <w:p w14:paraId="758E09E9" w14:textId="612B79AC" w:rsidR="008A4AC6" w:rsidRPr="00B02091" w:rsidRDefault="00D1632C" w:rsidP="003D44F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02091">
        <w:rPr>
          <w:rFonts w:ascii="Arial" w:hAnsi="Arial" w:cs="Arial"/>
          <w:b/>
          <w:sz w:val="24"/>
          <w:szCs w:val="24"/>
        </w:rPr>
        <w:t>(Formato 0</w:t>
      </w:r>
      <w:r w:rsidR="00AD542C" w:rsidRPr="00B02091">
        <w:rPr>
          <w:rFonts w:ascii="Arial" w:hAnsi="Arial" w:cs="Arial"/>
          <w:b/>
          <w:sz w:val="24"/>
          <w:szCs w:val="24"/>
        </w:rPr>
        <w:t>2</w:t>
      </w:r>
      <w:r w:rsidRPr="00B02091">
        <w:rPr>
          <w:rFonts w:ascii="Arial" w:hAnsi="Arial" w:cs="Arial"/>
          <w:b/>
          <w:sz w:val="24"/>
          <w:szCs w:val="24"/>
        </w:rPr>
        <w:t>)</w:t>
      </w:r>
      <w:r w:rsidR="002364C0" w:rsidRPr="00B02091">
        <w:rPr>
          <w:rFonts w:ascii="Arial" w:hAnsi="Arial" w:cs="Arial"/>
          <w:b/>
          <w:sz w:val="24"/>
          <w:szCs w:val="24"/>
        </w:rPr>
        <w:br/>
      </w:r>
    </w:p>
    <w:p w14:paraId="651F1ED6" w14:textId="1287725B" w:rsidR="00354DA9" w:rsidRPr="00B02091" w:rsidRDefault="00354DA9" w:rsidP="00354DA9">
      <w:pPr>
        <w:jc w:val="right"/>
        <w:rPr>
          <w:rFonts w:ascii="Arial" w:hAnsi="Arial" w:cs="Arial"/>
        </w:rPr>
      </w:pPr>
      <w:r w:rsidRPr="00B02091">
        <w:rPr>
          <w:rFonts w:ascii="Arial" w:hAnsi="Arial" w:cs="Arial"/>
        </w:rPr>
        <w:t xml:space="preserve">Ciudad Universitaria, </w:t>
      </w:r>
      <w:r w:rsidR="00026A26" w:rsidRPr="00B02091">
        <w:rPr>
          <w:rFonts w:ascii="Arial" w:hAnsi="Arial" w:cs="Arial"/>
        </w:rPr>
        <w:t>_____</w:t>
      </w:r>
      <w:r w:rsidR="00F00069" w:rsidRPr="00B02091">
        <w:rPr>
          <w:rFonts w:ascii="Arial" w:hAnsi="Arial" w:cs="Arial"/>
        </w:rPr>
        <w:t xml:space="preserve"> </w:t>
      </w:r>
      <w:r w:rsidR="005E4FA8" w:rsidRPr="00B02091">
        <w:rPr>
          <w:rFonts w:ascii="Arial" w:hAnsi="Arial" w:cs="Arial"/>
        </w:rPr>
        <w:t>de</w:t>
      </w:r>
      <w:r w:rsidR="00DB76B8" w:rsidRPr="00B02091">
        <w:rPr>
          <w:rFonts w:ascii="Arial" w:hAnsi="Arial" w:cs="Arial"/>
        </w:rPr>
        <w:t xml:space="preserve"> </w:t>
      </w:r>
      <w:r w:rsidR="002854FA" w:rsidRPr="00B02091">
        <w:rPr>
          <w:rFonts w:ascii="Arial" w:hAnsi="Arial" w:cs="Arial"/>
        </w:rPr>
        <w:t>______________</w:t>
      </w:r>
      <w:r w:rsidR="005E4FA8" w:rsidRPr="00B02091">
        <w:rPr>
          <w:rFonts w:ascii="Arial" w:hAnsi="Arial" w:cs="Arial"/>
        </w:rPr>
        <w:t xml:space="preserve"> 20</w:t>
      </w:r>
      <w:r w:rsidR="00A00454" w:rsidRPr="00B02091">
        <w:rPr>
          <w:rFonts w:ascii="Arial" w:hAnsi="Arial" w:cs="Arial"/>
        </w:rPr>
        <w:t>2</w:t>
      </w:r>
      <w:r w:rsidR="00C37970">
        <w:rPr>
          <w:rFonts w:ascii="Arial" w:hAnsi="Arial" w:cs="Arial"/>
        </w:rPr>
        <w:t>5</w:t>
      </w:r>
    </w:p>
    <w:p w14:paraId="75EEE6DC" w14:textId="77777777" w:rsidR="003D44F2" w:rsidRPr="002364C0" w:rsidRDefault="003D44F2" w:rsidP="003D44F2">
      <w:pPr>
        <w:spacing w:after="0"/>
        <w:jc w:val="right"/>
        <w:rPr>
          <w:rFonts w:ascii="Utsaah" w:hAnsi="Utsaah" w:cs="Utsaah"/>
          <w:sz w:val="28"/>
        </w:rPr>
      </w:pPr>
    </w:p>
    <w:p w14:paraId="691B6E12" w14:textId="48239D2C" w:rsidR="006D6779" w:rsidRPr="00B02091" w:rsidRDefault="00F00069" w:rsidP="00B02091">
      <w:pPr>
        <w:spacing w:line="360" w:lineRule="auto"/>
        <w:jc w:val="both"/>
        <w:rPr>
          <w:rFonts w:ascii="Arial" w:hAnsi="Arial" w:cs="Arial"/>
          <w:b/>
        </w:rPr>
      </w:pPr>
      <w:bookmarkStart w:id="1" w:name="_Hlk105404809"/>
      <w:r w:rsidRPr="00B02091">
        <w:rPr>
          <w:rFonts w:ascii="Arial" w:hAnsi="Arial" w:cs="Arial"/>
        </w:rPr>
        <w:t>Yo</w:t>
      </w:r>
      <w:r w:rsidR="00601CCB" w:rsidRPr="00B02091">
        <w:rPr>
          <w:rFonts w:ascii="Arial" w:hAnsi="Arial" w:cs="Arial"/>
        </w:rPr>
        <w:t>,</w:t>
      </w:r>
      <w:r w:rsidR="00F83C2E" w:rsidRPr="00B02091">
        <w:rPr>
          <w:rFonts w:ascii="Arial" w:hAnsi="Arial" w:cs="Arial"/>
        </w:rPr>
        <w:t xml:space="preserve"> </w:t>
      </w:r>
      <w:r w:rsidR="003D44F2" w:rsidRPr="00B02091">
        <w:rPr>
          <w:rFonts w:ascii="Arial" w:hAnsi="Arial" w:cs="Arial"/>
          <w:b/>
          <w:i/>
          <w:color w:val="0000FF"/>
        </w:rPr>
        <w:t>Apellidos y Nombres</w:t>
      </w:r>
      <w:bookmarkStart w:id="2" w:name="Apellidos"/>
      <w:r w:rsidR="003D44F2" w:rsidRPr="00B02091">
        <w:rPr>
          <w:rFonts w:ascii="Arial" w:hAnsi="Arial" w:cs="Arial"/>
          <w:b/>
          <w:i/>
          <w:color w:val="0000FF"/>
        </w:rPr>
        <w:t xml:space="preserve"> del Candidato</w:t>
      </w:r>
      <w:r w:rsidR="003D44F2" w:rsidRPr="00B02091">
        <w:rPr>
          <w:rFonts w:ascii="Arial" w:hAnsi="Arial" w:cs="Arial"/>
        </w:rPr>
        <w:t xml:space="preserve">, </w:t>
      </w:r>
      <w:bookmarkEnd w:id="2"/>
      <w:r w:rsidR="00084357" w:rsidRPr="00B02091">
        <w:rPr>
          <w:rFonts w:ascii="Arial" w:hAnsi="Arial" w:cs="Arial"/>
        </w:rPr>
        <w:fldChar w:fldCharType="begin"/>
      </w:r>
      <w:r w:rsidR="00084357" w:rsidRPr="00B02091">
        <w:rPr>
          <w:rFonts w:ascii="Arial" w:hAnsi="Arial" w:cs="Arial"/>
        </w:rPr>
        <w:instrText xml:space="preserve"> IF Sexo = "F" "identificada" "identificado" \* MERGEFORMAT </w:instrText>
      </w:r>
      <w:r w:rsidR="00084357" w:rsidRPr="00B02091">
        <w:rPr>
          <w:rFonts w:ascii="Arial" w:hAnsi="Arial" w:cs="Arial"/>
        </w:rPr>
        <w:fldChar w:fldCharType="separate"/>
      </w:r>
      <w:r w:rsidR="00084357" w:rsidRPr="00B02091">
        <w:rPr>
          <w:rFonts w:ascii="Arial" w:hAnsi="Arial" w:cs="Arial"/>
          <w:noProof/>
        </w:rPr>
        <w:t>identificado</w:t>
      </w:r>
      <w:r w:rsidR="00084357" w:rsidRPr="00B02091">
        <w:rPr>
          <w:rFonts w:ascii="Arial" w:hAnsi="Arial" w:cs="Arial"/>
        </w:rPr>
        <w:fldChar w:fldCharType="end"/>
      </w:r>
      <w:r w:rsidR="00601CCB" w:rsidRPr="00B02091">
        <w:rPr>
          <w:rFonts w:ascii="Arial" w:hAnsi="Arial" w:cs="Arial"/>
        </w:rPr>
        <w:t xml:space="preserve"> con </w:t>
      </w:r>
      <w:r w:rsidR="00810073" w:rsidRPr="00B02091">
        <w:rPr>
          <w:rFonts w:ascii="Arial" w:hAnsi="Arial" w:cs="Arial"/>
          <w:b/>
          <w:color w:val="0000FF"/>
        </w:rPr>
        <w:t>Doc. Identidad y Número</w:t>
      </w:r>
      <w:r w:rsidR="00810073" w:rsidRPr="00B02091">
        <w:rPr>
          <w:rFonts w:ascii="Arial" w:hAnsi="Arial" w:cs="Arial"/>
          <w:color w:val="0000FF"/>
        </w:rPr>
        <w:t xml:space="preserve"> </w:t>
      </w:r>
      <w:r w:rsidR="00601CCB" w:rsidRPr="00B02091">
        <w:rPr>
          <w:rFonts w:ascii="Arial" w:hAnsi="Arial" w:cs="Arial"/>
        </w:rPr>
        <w:t xml:space="preserve">con código </w:t>
      </w:r>
      <w:r w:rsidR="00E13175" w:rsidRPr="00B02091">
        <w:rPr>
          <w:rFonts w:ascii="Arial" w:hAnsi="Arial" w:cs="Arial"/>
        </w:rPr>
        <w:t xml:space="preserve">de matrícula </w:t>
      </w:r>
      <w:r w:rsidR="00E629D6" w:rsidRPr="00B02091">
        <w:rPr>
          <w:rFonts w:ascii="Arial" w:hAnsi="Arial" w:cs="Arial"/>
        </w:rPr>
        <w:t>N.º</w:t>
      </w:r>
      <w:r w:rsidR="00315481" w:rsidRPr="00B02091">
        <w:rPr>
          <w:rFonts w:ascii="Arial" w:hAnsi="Arial" w:cs="Arial"/>
        </w:rPr>
        <w:t> </w:t>
      </w:r>
      <w:r w:rsidR="00601CCB" w:rsidRPr="00B02091">
        <w:rPr>
          <w:rFonts w:ascii="Arial" w:hAnsi="Arial" w:cs="Arial"/>
          <w:b/>
          <w:i/>
          <w:color w:val="0000FF"/>
        </w:rPr>
        <w:fldChar w:fldCharType="begin"/>
      </w:r>
      <w:r w:rsidR="00601CCB" w:rsidRPr="00B02091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B02091">
        <w:rPr>
          <w:rFonts w:ascii="Arial" w:hAnsi="Arial" w:cs="Arial"/>
          <w:b/>
          <w:i/>
          <w:color w:val="0000FF"/>
        </w:rPr>
        <w:instrText>7</w:instrText>
      </w:r>
      <w:r w:rsidR="00601CCB" w:rsidRPr="00B02091">
        <w:rPr>
          <w:rFonts w:ascii="Arial" w:hAnsi="Arial" w:cs="Arial"/>
          <w:b/>
          <w:i/>
          <w:color w:val="0000FF"/>
        </w:rPr>
        <w:instrText xml:space="preserve">/8 : Código </w:instrText>
      </w:r>
      <w:r w:rsidR="00E13175" w:rsidRPr="00B02091">
        <w:rPr>
          <w:rFonts w:ascii="Arial" w:hAnsi="Arial" w:cs="Arial"/>
          <w:b/>
          <w:i/>
          <w:color w:val="0000FF"/>
        </w:rPr>
        <w:instrText xml:space="preserve">de Matrícula </w:instrText>
      </w:r>
      <w:r w:rsidR="00601CCB" w:rsidRPr="00B02091">
        <w:rPr>
          <w:rFonts w:ascii="Arial" w:hAnsi="Arial" w:cs="Arial"/>
          <w:b/>
          <w:i/>
          <w:color w:val="0000FF"/>
        </w:rPr>
        <w:instrText>de la/el candidata(o)</w:instrText>
      </w:r>
      <w:r w:rsidR="005E1B28" w:rsidRPr="00B02091">
        <w:rPr>
          <w:rFonts w:ascii="Arial" w:hAnsi="Arial" w:cs="Arial"/>
          <w:b/>
          <w:i/>
          <w:color w:val="0000FF"/>
        </w:rPr>
        <w:instrText xml:space="preserve"> Repr. </w:instrText>
      </w:r>
      <w:r w:rsidR="009B7251" w:rsidRPr="00B02091">
        <w:rPr>
          <w:rFonts w:ascii="Arial" w:hAnsi="Arial" w:cs="Arial"/>
          <w:b/>
          <w:i/>
          <w:color w:val="0000FF"/>
        </w:rPr>
        <w:instrText>Estudiantil</w:instrText>
      </w:r>
      <w:r w:rsidR="005E1B28" w:rsidRPr="00B02091">
        <w:rPr>
          <w:rFonts w:ascii="Arial" w:hAnsi="Arial" w:cs="Arial"/>
          <w:b/>
          <w:i/>
          <w:color w:val="0000FF"/>
        </w:rPr>
        <w:instrText xml:space="preserve"> </w:instrText>
      </w:r>
      <w:r w:rsidR="00197599" w:rsidRPr="00B02091">
        <w:rPr>
          <w:rFonts w:ascii="Arial" w:hAnsi="Arial" w:cs="Arial"/>
          <w:b/>
          <w:i/>
          <w:color w:val="0000FF"/>
        </w:rPr>
        <w:instrText>C</w:instrText>
      </w:r>
      <w:r w:rsidR="005E1B28" w:rsidRPr="00B02091">
        <w:rPr>
          <w:rFonts w:ascii="Arial" w:hAnsi="Arial" w:cs="Arial"/>
          <w:b/>
          <w:i/>
          <w:color w:val="0000FF"/>
        </w:rPr>
        <w:instrText>.</w:instrText>
      </w:r>
      <w:r w:rsidR="003F3995" w:rsidRPr="00B02091">
        <w:rPr>
          <w:rFonts w:ascii="Arial" w:hAnsi="Arial" w:cs="Arial"/>
          <w:b/>
          <w:i/>
          <w:color w:val="0000FF"/>
        </w:rPr>
        <w:instrText>F</w:instrText>
      </w:r>
      <w:r w:rsidR="005E1B28" w:rsidRPr="00B02091">
        <w:rPr>
          <w:rFonts w:ascii="Arial" w:hAnsi="Arial" w:cs="Arial"/>
          <w:b/>
          <w:i/>
          <w:color w:val="0000FF"/>
        </w:rPr>
        <w:instrText>.</w:instrText>
      </w:r>
      <w:r w:rsidR="00601CCB" w:rsidRPr="00B02091">
        <w:rPr>
          <w:rFonts w:ascii="Arial" w:hAnsi="Arial" w:cs="Arial"/>
          <w:b/>
          <w:i/>
          <w:color w:val="0000FF"/>
        </w:rPr>
        <w:instrText xml:space="preserve">"  \* MERGEFORMAT </w:instrText>
      </w:r>
      <w:r w:rsidR="00351787" w:rsidRPr="00B02091">
        <w:rPr>
          <w:rFonts w:ascii="Arial" w:hAnsi="Arial" w:cs="Arial"/>
          <w:b/>
          <w:i/>
          <w:color w:val="0000FF"/>
        </w:rPr>
        <w:instrText xml:space="preserve">\* UPPER </w:instrText>
      </w:r>
      <w:r w:rsidR="00601CCB" w:rsidRPr="00B02091">
        <w:rPr>
          <w:rFonts w:ascii="Arial" w:hAnsi="Arial" w:cs="Arial"/>
          <w:b/>
          <w:i/>
          <w:color w:val="0000FF"/>
        </w:rPr>
        <w:fldChar w:fldCharType="separate"/>
      </w:r>
      <w:r w:rsidR="00601CCB" w:rsidRPr="00B02091">
        <w:rPr>
          <w:rFonts w:ascii="Arial" w:hAnsi="Arial" w:cs="Arial"/>
          <w:b/>
          <w:i/>
          <w:color w:val="0000FF"/>
        </w:rPr>
        <w:t>C</w:t>
      </w:r>
      <w:r w:rsidR="003D44F2" w:rsidRPr="00B02091">
        <w:rPr>
          <w:rFonts w:ascii="Arial" w:hAnsi="Arial" w:cs="Arial"/>
          <w:b/>
          <w:i/>
          <w:color w:val="0000FF"/>
        </w:rPr>
        <w:t>ódigo</w:t>
      </w:r>
      <w:r w:rsidR="00CB27C5" w:rsidRPr="00B02091">
        <w:rPr>
          <w:rFonts w:ascii="Arial" w:hAnsi="Arial" w:cs="Arial"/>
          <w:b/>
          <w:i/>
          <w:color w:val="0000FF"/>
        </w:rPr>
        <w:t xml:space="preserve"> </w:t>
      </w:r>
      <w:r w:rsidR="00E13175" w:rsidRPr="00B02091">
        <w:rPr>
          <w:rFonts w:ascii="Arial" w:hAnsi="Arial" w:cs="Arial"/>
          <w:b/>
          <w:i/>
          <w:color w:val="0000FF"/>
        </w:rPr>
        <w:t>de Matrícula</w:t>
      </w:r>
      <w:r w:rsidR="00601CCB" w:rsidRPr="00B02091">
        <w:rPr>
          <w:rFonts w:ascii="Arial" w:hAnsi="Arial" w:cs="Arial"/>
          <w:b/>
          <w:i/>
          <w:color w:val="0000FF"/>
        </w:rPr>
        <w:fldChar w:fldCharType="end"/>
      </w:r>
      <w:r w:rsidR="00390801" w:rsidRPr="00B02091">
        <w:rPr>
          <w:rFonts w:ascii="Arial" w:hAnsi="Arial" w:cs="Arial"/>
          <w:color w:val="0000FF"/>
        </w:rPr>
        <w:t>,</w:t>
      </w:r>
      <w:r w:rsidR="00F83C2E" w:rsidRPr="00B02091">
        <w:rPr>
          <w:rFonts w:ascii="Arial" w:hAnsi="Arial" w:cs="Arial"/>
        </w:rPr>
        <w:t xml:space="preserve"> </w:t>
      </w:r>
      <w:r w:rsidR="00AD542C" w:rsidRPr="00B02091">
        <w:rPr>
          <w:rFonts w:ascii="Arial" w:hAnsi="Arial" w:cs="Arial"/>
        </w:rPr>
        <w:t>estudiante</w:t>
      </w:r>
      <w:r w:rsidR="00450428" w:rsidRPr="00B02091">
        <w:rPr>
          <w:rFonts w:ascii="Arial" w:hAnsi="Arial" w:cs="Arial"/>
        </w:rPr>
        <w:t xml:space="preserve"> de la Facultad de </w:t>
      </w:r>
      <w:bookmarkStart w:id="3" w:name="Facultad"/>
      <w:r w:rsidR="00450428" w:rsidRPr="00B02091">
        <w:rPr>
          <w:rFonts w:ascii="Arial" w:hAnsi="Arial" w:cs="Arial"/>
          <w:b/>
          <w:i/>
          <w:color w:val="0000FF"/>
        </w:rPr>
        <w:fldChar w:fldCharType="begin"/>
      </w:r>
      <w:r w:rsidR="00450428" w:rsidRPr="00B02091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B02091">
        <w:rPr>
          <w:rFonts w:ascii="Arial" w:hAnsi="Arial" w:cs="Arial"/>
          <w:b/>
          <w:i/>
          <w:color w:val="0000FF"/>
        </w:rPr>
        <w:instrText>8</w:instrText>
      </w:r>
      <w:r w:rsidR="00450428" w:rsidRPr="00B02091">
        <w:rPr>
          <w:rFonts w:ascii="Arial" w:hAnsi="Arial" w:cs="Arial"/>
          <w:b/>
          <w:i/>
          <w:color w:val="0000FF"/>
        </w:rPr>
        <w:instrText xml:space="preserve">/8 : Facultad de la/el candidata(o)"  \* MERGEFORMAT </w:instrText>
      </w:r>
      <w:r w:rsidR="00A4152E" w:rsidRPr="00B02091">
        <w:rPr>
          <w:rFonts w:ascii="Arial" w:hAnsi="Arial" w:cs="Arial"/>
          <w:b/>
          <w:i/>
          <w:color w:val="0000FF"/>
        </w:rPr>
        <w:instrText xml:space="preserve">\* UPPER </w:instrText>
      </w:r>
      <w:r w:rsidR="00450428" w:rsidRPr="00B02091">
        <w:rPr>
          <w:rFonts w:ascii="Arial" w:hAnsi="Arial" w:cs="Arial"/>
          <w:b/>
          <w:i/>
          <w:color w:val="0000FF"/>
        </w:rPr>
        <w:fldChar w:fldCharType="separate"/>
      </w:r>
      <w:r w:rsidR="00450428" w:rsidRPr="00B02091">
        <w:rPr>
          <w:rFonts w:ascii="Arial" w:hAnsi="Arial" w:cs="Arial"/>
          <w:b/>
          <w:i/>
          <w:color w:val="0000FF"/>
        </w:rPr>
        <w:t>Facultad del candidat</w:t>
      </w:r>
      <w:r w:rsidR="003D44F2" w:rsidRPr="00B02091">
        <w:rPr>
          <w:rFonts w:ascii="Arial" w:hAnsi="Arial" w:cs="Arial"/>
          <w:b/>
          <w:i/>
          <w:color w:val="0000FF"/>
        </w:rPr>
        <w:t>o</w:t>
      </w:r>
      <w:r w:rsidR="00450428" w:rsidRPr="00B02091">
        <w:rPr>
          <w:rFonts w:ascii="Arial" w:hAnsi="Arial" w:cs="Arial"/>
          <w:b/>
          <w:i/>
          <w:color w:val="0000FF"/>
        </w:rPr>
        <w:t>(</w:t>
      </w:r>
      <w:r w:rsidR="003D44F2" w:rsidRPr="00B02091">
        <w:rPr>
          <w:rFonts w:ascii="Arial" w:hAnsi="Arial" w:cs="Arial"/>
          <w:b/>
          <w:i/>
          <w:color w:val="0000FF"/>
        </w:rPr>
        <w:t>a</w:t>
      </w:r>
      <w:r w:rsidR="00450428" w:rsidRPr="00B02091">
        <w:rPr>
          <w:rFonts w:ascii="Arial" w:hAnsi="Arial" w:cs="Arial"/>
          <w:b/>
          <w:i/>
          <w:color w:val="0000FF"/>
        </w:rPr>
        <w:t>)</w:t>
      </w:r>
      <w:r w:rsidR="00450428" w:rsidRPr="00B02091">
        <w:rPr>
          <w:rFonts w:ascii="Arial" w:hAnsi="Arial" w:cs="Arial"/>
          <w:b/>
          <w:i/>
          <w:color w:val="0000FF"/>
        </w:rPr>
        <w:fldChar w:fldCharType="end"/>
      </w:r>
      <w:bookmarkEnd w:id="3"/>
      <w:r w:rsidR="00D15B4D" w:rsidRPr="00B02091">
        <w:rPr>
          <w:rFonts w:ascii="Arial" w:hAnsi="Arial" w:cs="Arial"/>
        </w:rPr>
        <w:t xml:space="preserve">, </w:t>
      </w:r>
      <w:r w:rsidR="00AD542C" w:rsidRPr="00B02091">
        <w:rPr>
          <w:rFonts w:ascii="Arial" w:hAnsi="Arial" w:cs="Arial"/>
        </w:rPr>
        <w:t xml:space="preserve">me presento </w:t>
      </w:r>
      <w:r w:rsidR="00F83C2E" w:rsidRPr="00B02091">
        <w:rPr>
          <w:rFonts w:ascii="Arial" w:hAnsi="Arial" w:cs="Arial"/>
        </w:rPr>
        <w:t xml:space="preserve">como </w:t>
      </w:r>
      <w:r w:rsidR="00084357" w:rsidRPr="00B02091">
        <w:rPr>
          <w:rFonts w:ascii="Arial" w:hAnsi="Arial" w:cs="Arial"/>
        </w:rPr>
        <w:fldChar w:fldCharType="begin"/>
      </w:r>
      <w:r w:rsidR="00084357" w:rsidRPr="00B02091">
        <w:rPr>
          <w:rFonts w:ascii="Arial" w:hAnsi="Arial" w:cs="Arial"/>
        </w:rPr>
        <w:instrText xml:space="preserve"> IF Sexo = "F" "candidata" "candidato" \* MERGEFORMAT </w:instrText>
      </w:r>
      <w:r w:rsidR="00084357" w:rsidRPr="00B02091">
        <w:rPr>
          <w:rFonts w:ascii="Arial" w:hAnsi="Arial" w:cs="Arial"/>
        </w:rPr>
        <w:fldChar w:fldCharType="separate"/>
      </w:r>
      <w:r w:rsidR="00084357" w:rsidRPr="00B02091">
        <w:rPr>
          <w:rFonts w:ascii="Arial" w:hAnsi="Arial" w:cs="Arial"/>
          <w:noProof/>
        </w:rPr>
        <w:t>candidato</w:t>
      </w:r>
      <w:r w:rsidR="00084357" w:rsidRPr="00B02091">
        <w:rPr>
          <w:rFonts w:ascii="Arial" w:hAnsi="Arial" w:cs="Arial"/>
        </w:rPr>
        <w:fldChar w:fldCharType="end"/>
      </w:r>
      <w:r w:rsidR="0099134E" w:rsidRPr="00B02091">
        <w:rPr>
          <w:rFonts w:ascii="Arial" w:hAnsi="Arial" w:cs="Arial"/>
        </w:rPr>
        <w:t xml:space="preserve"> </w:t>
      </w:r>
      <w:r w:rsidR="00354DA9" w:rsidRPr="00B02091">
        <w:rPr>
          <w:rFonts w:ascii="Arial" w:hAnsi="Arial" w:cs="Arial"/>
        </w:rPr>
        <w:t>a</w:t>
      </w:r>
      <w:r w:rsidR="00E60002" w:rsidRPr="00B02091">
        <w:rPr>
          <w:rFonts w:ascii="Arial" w:hAnsi="Arial" w:cs="Arial"/>
        </w:rPr>
        <w:t xml:space="preserve">l </w:t>
      </w:r>
      <w:r w:rsidR="00354DA9" w:rsidRPr="00B02091">
        <w:rPr>
          <w:rFonts w:ascii="Arial" w:hAnsi="Arial" w:cs="Arial"/>
        </w:rPr>
        <w:t>cargo</w:t>
      </w:r>
      <w:r w:rsidR="00E60002" w:rsidRPr="00B02091">
        <w:rPr>
          <w:rFonts w:ascii="Arial" w:hAnsi="Arial" w:cs="Arial"/>
        </w:rPr>
        <w:t xml:space="preserve"> </w:t>
      </w:r>
      <w:r w:rsidR="00354DA9" w:rsidRPr="00B02091">
        <w:rPr>
          <w:rFonts w:ascii="Arial" w:hAnsi="Arial" w:cs="Arial"/>
        </w:rPr>
        <w:t xml:space="preserve">de </w:t>
      </w:r>
      <w:r w:rsidR="00530FAB" w:rsidRPr="00B02091">
        <w:rPr>
          <w:rFonts w:ascii="Arial" w:hAnsi="Arial" w:cs="Arial"/>
          <w:b/>
        </w:rPr>
        <w:t xml:space="preserve">Representante </w:t>
      </w:r>
      <w:r w:rsidR="008A4AC6" w:rsidRPr="00B02091">
        <w:rPr>
          <w:rFonts w:ascii="Arial" w:hAnsi="Arial" w:cs="Arial"/>
          <w:b/>
        </w:rPr>
        <w:t xml:space="preserve">Estudiantil </w:t>
      </w:r>
      <w:r w:rsidR="00965DC8" w:rsidRPr="00B02091">
        <w:rPr>
          <w:rFonts w:ascii="Arial" w:hAnsi="Arial" w:cs="Arial"/>
          <w:b/>
        </w:rPr>
        <w:t xml:space="preserve">ante </w:t>
      </w:r>
      <w:r w:rsidR="00352C5D" w:rsidRPr="00B02091">
        <w:rPr>
          <w:rFonts w:ascii="Arial" w:hAnsi="Arial" w:cs="Arial"/>
          <w:b/>
        </w:rPr>
        <w:t>el Consejo</w:t>
      </w:r>
      <w:r w:rsidR="00FF095E" w:rsidRPr="00B02091">
        <w:rPr>
          <w:rFonts w:ascii="Arial" w:hAnsi="Arial" w:cs="Arial"/>
          <w:b/>
        </w:rPr>
        <w:t xml:space="preserve"> </w:t>
      </w:r>
      <w:r w:rsidR="00BD791B" w:rsidRPr="00B02091">
        <w:rPr>
          <w:rFonts w:ascii="Arial" w:hAnsi="Arial" w:cs="Arial"/>
          <w:b/>
        </w:rPr>
        <w:t>Universitari</w:t>
      </w:r>
      <w:r w:rsidR="00352C5D" w:rsidRPr="00B02091">
        <w:rPr>
          <w:rFonts w:ascii="Arial" w:hAnsi="Arial" w:cs="Arial"/>
          <w:b/>
        </w:rPr>
        <w:t>o</w:t>
      </w:r>
      <w:r w:rsidR="000B07AD" w:rsidRPr="00B02091">
        <w:rPr>
          <w:rFonts w:ascii="Arial" w:hAnsi="Arial" w:cs="Arial"/>
          <w:b/>
        </w:rPr>
        <w:t xml:space="preserve"> </w:t>
      </w:r>
      <w:r w:rsidR="00D00754" w:rsidRPr="00B02091">
        <w:rPr>
          <w:rFonts w:ascii="Arial" w:hAnsi="Arial" w:cs="Arial"/>
          <w:b/>
        </w:rPr>
        <w:t xml:space="preserve">de </w:t>
      </w:r>
      <w:r w:rsidR="00E60002" w:rsidRPr="00B02091">
        <w:rPr>
          <w:rFonts w:ascii="Arial" w:hAnsi="Arial" w:cs="Arial"/>
          <w:b/>
        </w:rPr>
        <w:t>la Universidad Nacional Mayor de San Marcos</w:t>
      </w:r>
      <w:r w:rsidR="0099134E" w:rsidRPr="00B02091">
        <w:rPr>
          <w:rFonts w:ascii="Arial" w:hAnsi="Arial" w:cs="Arial"/>
          <w:b/>
        </w:rPr>
        <w:t xml:space="preserve"> </w:t>
      </w:r>
      <w:r w:rsidR="0099134E" w:rsidRPr="00B02091">
        <w:rPr>
          <w:rFonts w:ascii="Arial" w:hAnsi="Arial" w:cs="Arial"/>
        </w:rPr>
        <w:t xml:space="preserve">en la lista </w:t>
      </w:r>
      <w:r w:rsidR="0099134E" w:rsidRPr="00B02091">
        <w:rPr>
          <w:rFonts w:ascii="Arial" w:hAnsi="Arial" w:cs="Arial"/>
          <w:b/>
          <w:color w:val="0000FF"/>
        </w:rPr>
        <w:t>«</w:t>
      </w:r>
      <w:r w:rsidR="0099134E" w:rsidRPr="00B02091">
        <w:rPr>
          <w:rFonts w:ascii="Arial" w:hAnsi="Arial" w:cs="Arial"/>
          <w:b/>
          <w:i/>
          <w:color w:val="0000FF"/>
        </w:rPr>
        <w:fldChar w:fldCharType="begin"/>
      </w:r>
      <w:r w:rsidR="0099134E" w:rsidRPr="00B02091">
        <w:rPr>
          <w:rFonts w:ascii="Arial" w:hAnsi="Arial" w:cs="Arial"/>
          <w:b/>
          <w:i/>
          <w:color w:val="0000FF"/>
        </w:rPr>
        <w:instrText xml:space="preserve"> REF  Lista  \* MERGEFORMAT </w:instrText>
      </w:r>
      <w:r w:rsidR="0099134E" w:rsidRPr="00B02091">
        <w:rPr>
          <w:rFonts w:ascii="Arial" w:hAnsi="Arial" w:cs="Arial"/>
          <w:b/>
          <w:i/>
          <w:color w:val="0000FF"/>
        </w:rPr>
        <w:fldChar w:fldCharType="separate"/>
      </w:r>
      <w:r w:rsidR="0099134E" w:rsidRPr="00B02091">
        <w:rPr>
          <w:rFonts w:ascii="Arial" w:hAnsi="Arial" w:cs="Arial"/>
          <w:b/>
          <w:i/>
          <w:color w:val="0000FF"/>
        </w:rPr>
        <w:t>Nombre de Lista</w:t>
      </w:r>
      <w:r w:rsidR="0099134E" w:rsidRPr="00B02091">
        <w:rPr>
          <w:rFonts w:ascii="Arial" w:hAnsi="Arial" w:cs="Arial"/>
          <w:b/>
          <w:i/>
          <w:color w:val="0000FF"/>
        </w:rPr>
        <w:fldChar w:fldCharType="end"/>
      </w:r>
      <w:r w:rsidR="0099134E" w:rsidRPr="00B02091">
        <w:rPr>
          <w:rFonts w:ascii="Arial" w:hAnsi="Arial" w:cs="Arial"/>
          <w:b/>
          <w:color w:val="0000FF"/>
        </w:rPr>
        <w:t>»</w:t>
      </w:r>
      <w:r w:rsidRPr="00B02091">
        <w:rPr>
          <w:rFonts w:ascii="Arial" w:hAnsi="Arial" w:cs="Arial"/>
        </w:rPr>
        <w:t>,</w:t>
      </w:r>
      <w:r w:rsidR="00E60002" w:rsidRPr="00B02091">
        <w:rPr>
          <w:rFonts w:ascii="Arial" w:hAnsi="Arial" w:cs="Arial"/>
        </w:rPr>
        <w:t xml:space="preserve"> </w:t>
      </w:r>
      <w:r w:rsidR="0099134E" w:rsidRPr="00B02091">
        <w:rPr>
          <w:rFonts w:ascii="Arial" w:hAnsi="Arial" w:cs="Arial"/>
        </w:rPr>
        <w:t xml:space="preserve">cumpliendo con los requisitos, </w:t>
      </w:r>
      <w:r w:rsidR="001B2223" w:rsidRPr="00B02091">
        <w:rPr>
          <w:rFonts w:ascii="Arial" w:hAnsi="Arial" w:cs="Arial"/>
        </w:rPr>
        <w:t xml:space="preserve">declaro </w:t>
      </w:r>
      <w:r w:rsidR="006D6779" w:rsidRPr="00B02091">
        <w:rPr>
          <w:rFonts w:ascii="Arial" w:hAnsi="Arial" w:cs="Arial"/>
          <w:b/>
        </w:rPr>
        <w:t>BAJO JURAMENTO:</w:t>
      </w:r>
    </w:p>
    <w:bookmarkEnd w:id="1"/>
    <w:p w14:paraId="395905DC" w14:textId="77777777" w:rsidR="00F90DDC" w:rsidRDefault="00F90DDC" w:rsidP="00F90DDC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haber sido condenado por delito doloso con sentencia de autoridad de cosa juzgada</w:t>
      </w:r>
      <w:r>
        <w:rPr>
          <w:rFonts w:ascii="Arial" w:hAnsi="Arial" w:cs="Arial"/>
          <w:sz w:val="20"/>
        </w:rPr>
        <w:t>.</w:t>
      </w:r>
    </w:p>
    <w:p w14:paraId="27429281" w14:textId="77777777" w:rsidR="00F90DDC" w:rsidRDefault="00F90DDC" w:rsidP="00F90DDC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Haber cursado el periodo lectivo inmediato anterior a su postulación en la misma universidad</w:t>
      </w:r>
      <w:r>
        <w:rPr>
          <w:rFonts w:ascii="Arial" w:hAnsi="Arial" w:cs="Arial"/>
          <w:sz w:val="20"/>
        </w:rPr>
        <w:t>.</w:t>
      </w:r>
    </w:p>
    <w:p w14:paraId="3FFB2093" w14:textId="393336F2" w:rsidR="00F90DDC" w:rsidRDefault="00F90DDC" w:rsidP="00F90DDC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Pertenecer al tercio superior</w:t>
      </w:r>
      <w:r>
        <w:rPr>
          <w:rFonts w:ascii="Arial" w:hAnsi="Arial" w:cs="Arial"/>
          <w:sz w:val="20"/>
        </w:rPr>
        <w:t>.</w:t>
      </w:r>
    </w:p>
    <w:p w14:paraId="201D8CB5" w14:textId="77777777" w:rsidR="00F90DDC" w:rsidRDefault="00F90DDC" w:rsidP="00F90DDC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nacional de sanciones de destitución y despido</w:t>
      </w:r>
      <w:r>
        <w:rPr>
          <w:rFonts w:ascii="Arial" w:hAnsi="Arial" w:cs="Arial"/>
          <w:sz w:val="20"/>
        </w:rPr>
        <w:t>.</w:t>
      </w:r>
    </w:p>
    <w:p w14:paraId="28ABC569" w14:textId="77777777" w:rsidR="00F90DDC" w:rsidRDefault="00F90DDC" w:rsidP="00F90DDC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de deudores alimentarios morosos, ni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tener pendiente de pago una reparación civil impuesta por una condena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ya cumplida</w:t>
      </w:r>
      <w:r>
        <w:rPr>
          <w:rFonts w:ascii="Arial" w:hAnsi="Arial" w:cs="Arial"/>
          <w:sz w:val="20"/>
        </w:rPr>
        <w:t>.</w:t>
      </w:r>
    </w:p>
    <w:p w14:paraId="0DAE41C9" w14:textId="77777777" w:rsidR="001B6F4E" w:rsidRPr="00D42BBE" w:rsidRDefault="00A127B1" w:rsidP="00B02091">
      <w:pPr>
        <w:spacing w:line="360" w:lineRule="auto"/>
        <w:jc w:val="both"/>
        <w:rPr>
          <w:rFonts w:ascii="Arial" w:hAnsi="Arial" w:cs="Arial"/>
        </w:rPr>
      </w:pPr>
      <w:r w:rsidRPr="00D42BBE">
        <w:rPr>
          <w:rFonts w:ascii="Arial" w:hAnsi="Arial" w:cs="Arial"/>
        </w:rPr>
        <w:t>Asimismo, d</w:t>
      </w:r>
      <w:r w:rsidR="001B6F4E" w:rsidRPr="00D42BBE">
        <w:rPr>
          <w:rFonts w:ascii="Arial" w:hAnsi="Arial" w:cs="Arial"/>
        </w:rPr>
        <w:t>eclaro conocer las consecuencias administrativas, civiles y penales por la falsedad de la información proporcionada, previstas en la Ley N° 27444, en el Código Civil y el Código Penal vigentes.</w:t>
      </w:r>
    </w:p>
    <w:p w14:paraId="36E4B59B" w14:textId="5C1802A3" w:rsidR="002364C0" w:rsidRDefault="00101354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  <w:r>
        <w:rPr>
          <w:rFonts w:ascii="Utsaah" w:hAnsi="Utsaah" w:cs="Utsaah"/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D6CBD05" wp14:editId="1CC7BD92">
                <wp:simplePos x="0" y="0"/>
                <wp:positionH relativeFrom="column">
                  <wp:posOffset>4317658</wp:posOffset>
                </wp:positionH>
                <wp:positionV relativeFrom="paragraph">
                  <wp:posOffset>10795</wp:posOffset>
                </wp:positionV>
                <wp:extent cx="971550" cy="1540510"/>
                <wp:effectExtent l="0" t="0" r="0" b="2540"/>
                <wp:wrapTight wrapText="bothSides">
                  <wp:wrapPolygon edited="0">
                    <wp:start x="424" y="0"/>
                    <wp:lineTo x="0" y="534"/>
                    <wp:lineTo x="0" y="21369"/>
                    <wp:lineTo x="21176" y="21369"/>
                    <wp:lineTo x="20753" y="534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540510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87BADD" w14:textId="136025E1" w:rsidR="00F649F3" w:rsidRPr="00D42BBE" w:rsidRDefault="00C37970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F649F3" w:rsidRPr="00D42BBE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F649F3" w:rsidRPr="00D42BBE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 xml:space="preserve">( Índice </w:t>
                              </w:r>
                              <w:r w:rsidR="00E629D6" w:rsidRPr="00D42BBE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6CBD05" id="Grupo 1" o:spid="_x0000_s1028" style="position:absolute;margin-left:339.95pt;margin-top:.85pt;width:76.5pt;height:121.3pt;z-index:251668480;mso-height-relative:margin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">
                <v:roundrect id="Rectángulo redondeado 16" o:spid="_x0000_s1029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2987BADD" w14:textId="136025E1" w:rsidR="00F649F3" w:rsidRPr="00D42BBE" w:rsidRDefault="00C37970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F649F3" w:rsidRPr="00D42BBE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F649F3" w:rsidRPr="00D42BBE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 xml:space="preserve">( Índice </w:t>
                        </w:r>
                        <w:r w:rsidR="00E629D6" w:rsidRPr="00D42BBE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Derecho)</w:t>
                        </w:r>
                      </w:p>
                    </w:txbxContent>
                  </v:textbox>
                </v:roundrect>
                <v:roundrect id="Rectángulo redondeado 18" o:spid="_x0000_s1030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B02091">
        <w:rPr>
          <w:rFonts w:ascii="Arial" w:hAnsi="Arial" w:cs="Arial"/>
          <w:color w:val="000000" w:themeColor="text1"/>
        </w:rPr>
        <w:t>Atentamente,</w:t>
      </w:r>
      <w:r w:rsidR="00E60002" w:rsidRPr="009312B0">
        <w:rPr>
          <w:rFonts w:ascii="Utsaah" w:hAnsi="Utsaah" w:cs="Utsaah"/>
          <w:sz w:val="28"/>
        </w:rPr>
        <w:t xml:space="preserve"> </w:t>
      </w:r>
      <w:r w:rsidR="00794A29">
        <w:rPr>
          <w:rFonts w:ascii="Utsaah" w:hAnsi="Utsaah" w:cs="Utsaah"/>
          <w:sz w:val="28"/>
        </w:rPr>
        <w:tab/>
      </w:r>
    </w:p>
    <w:p w14:paraId="4C4E1309" w14:textId="0226C3D9" w:rsidR="00F649F3" w:rsidRDefault="00F649F3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</w:p>
    <w:p w14:paraId="6A3D0D38" w14:textId="243405A5" w:rsidR="009312B0" w:rsidRDefault="00D42BBE" w:rsidP="002364C0">
      <w:pPr>
        <w:rPr>
          <w:rFonts w:ascii="Utsaah" w:hAnsi="Utsaah" w:cs="Utsaah"/>
        </w:rPr>
      </w:pPr>
      <w:r w:rsidRPr="00F649F3">
        <w:rPr>
          <w:rFonts w:ascii="Utsaah" w:hAnsi="Utsaah" w:cs="Utsaah"/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77F86AD" wp14:editId="76DD6E88">
                <wp:simplePos x="0" y="0"/>
                <wp:positionH relativeFrom="column">
                  <wp:posOffset>110490</wp:posOffset>
                </wp:positionH>
                <wp:positionV relativeFrom="paragraph">
                  <wp:posOffset>20320</wp:posOffset>
                </wp:positionV>
                <wp:extent cx="3105150" cy="990600"/>
                <wp:effectExtent l="0" t="0" r="0" b="0"/>
                <wp:wrapThrough wrapText="bothSides">
                  <wp:wrapPolygon edited="0">
                    <wp:start x="0" y="415"/>
                    <wp:lineTo x="0" y="21185"/>
                    <wp:lineTo x="21467" y="21185"/>
                    <wp:lineTo x="21467" y="415"/>
                    <wp:lineTo x="0" y="415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5150" cy="990600"/>
                          <a:chOff x="-492620" y="64325"/>
                          <a:chExt cx="2247900" cy="734062"/>
                        </a:xfrm>
                      </wpg:grpSpPr>
                      <wps:wsp>
                        <wps:cNvPr id="7" name="Rectángulo redondeado 12"/>
                        <wps:cNvSpPr/>
                        <wps:spPr>
                          <a:xfrm>
                            <a:off x="-492620" y="64325"/>
                            <a:ext cx="2247900" cy="734062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8976D00" w14:textId="77777777" w:rsidR="00810073" w:rsidRDefault="00810073" w:rsidP="0081007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FF"/>
                                  <w:sz w:val="20"/>
                                  <w:szCs w:val="20"/>
                                </w:rPr>
                              </w:pPr>
                            </w:p>
                            <w:p w14:paraId="54EA53FE" w14:textId="01D23712" w:rsidR="00810073" w:rsidRPr="00D42BBE" w:rsidRDefault="00F649F3" w:rsidP="00810073">
                              <w:pPr>
                                <w:spacing w:after="0"/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</w:pPr>
                              <w:r w:rsidRPr="00D42BBE">
                                <w:rPr>
                                  <w:rFonts w:ascii="Utsaah" w:hAnsi="Utsaah" w:cs="Utsaah"/>
                                  <w:b/>
                                  <w:color w:val="0000FF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Candidato(a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):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>Nombres y Apellidos del candidato(a)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br/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 xml:space="preserve">Doc. Identidad y Número: 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color w:val="0000FF"/>
                                </w:rPr>
                                <w:t>Del candidato (a)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 xml:space="preserve"> </w:t>
                              </w:r>
                            </w:p>
                            <w:p w14:paraId="61C892B2" w14:textId="3CA5116A" w:rsidR="00F649F3" w:rsidRPr="00EC7A5C" w:rsidRDefault="00F649F3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Conector recto 13"/>
                        <wps:cNvCnPr/>
                        <wps:spPr>
                          <a:xfrm>
                            <a:off x="-381682" y="196608"/>
                            <a:ext cx="20193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7F86AD" id="10 Grupo" o:spid="_x0000_s1031" style="position:absolute;margin-left:8.7pt;margin-top:1.6pt;width:244.5pt;height:78pt;z-index:251665408;mso-width-relative:margin;mso-height-relative:margin" coordorigin="-4926,643" coordsize="22479,7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">
                <v:roundrect id="Rectángulo redondeado 12" o:spid="_x0000_s1032" style="position:absolute;left:-4926;top:643;width:22478;height:73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" filled="f" stroked="f" strokeweight="1pt">
                  <v:stroke joinstyle="miter"/>
                  <v:textbox inset="0,0,0,0">
                    <w:txbxContent>
                      <w:p w14:paraId="78976D00" w14:textId="77777777" w:rsidR="00810073" w:rsidRDefault="00810073" w:rsidP="00810073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FF"/>
                            <w:sz w:val="20"/>
                            <w:szCs w:val="20"/>
                          </w:rPr>
                        </w:pPr>
                      </w:p>
                      <w:p w14:paraId="54EA53FE" w14:textId="01D23712" w:rsidR="00810073" w:rsidRPr="00D42BBE" w:rsidRDefault="00F649F3" w:rsidP="00810073">
                        <w:pPr>
                          <w:spacing w:after="0"/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</w:pPr>
                        <w:r w:rsidRPr="00D42BBE">
                          <w:rPr>
                            <w:rFonts w:ascii="Utsaah" w:hAnsi="Utsaah" w:cs="Utsaah"/>
                            <w:b/>
                            <w:color w:val="0000FF"/>
                            <w:sz w:val="20"/>
                            <w:szCs w:val="20"/>
                          </w:rPr>
                          <w:t xml:space="preserve"> </w:t>
                        </w:r>
                        <w:r w:rsidR="00810073" w:rsidRPr="00D42BBE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Candidato(a</w:t>
                        </w:r>
                        <w:r w:rsidR="00810073" w:rsidRPr="00D42BBE">
                          <w:rPr>
                            <w:rFonts w:ascii="Utsaah" w:hAnsi="Utsaah" w:cs="Utsaah"/>
                            <w:color w:val="000000" w:themeColor="text1"/>
                          </w:rPr>
                          <w:t>):</w:t>
                        </w:r>
                        <w:r w:rsidR="00810073" w:rsidRPr="00D42BBE"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810073" w:rsidRPr="00D42BBE">
                          <w:rPr>
                            <w:rFonts w:ascii="Utsaah" w:hAnsi="Utsaah" w:cs="Utsaah"/>
                            <w:b/>
                            <w:color w:val="0000FF"/>
                          </w:rPr>
                          <w:t>Nombres y Apellidos del candidato(a)</w:t>
                        </w:r>
                        <w:r w:rsidR="00810073" w:rsidRPr="00D42BBE">
                          <w:rPr>
                            <w:rFonts w:ascii="Utsaah" w:hAnsi="Utsaah" w:cs="Utsaah"/>
                            <w:b/>
                            <w:color w:val="0000FF"/>
                          </w:rPr>
                          <w:br/>
                        </w:r>
                        <w:r w:rsidR="00810073" w:rsidRPr="00D42BBE">
                          <w:rPr>
                            <w:rFonts w:ascii="Utsaah" w:hAnsi="Utsaah" w:cs="Utsaah"/>
                            <w:color w:val="000000" w:themeColor="text1"/>
                          </w:rPr>
                          <w:t xml:space="preserve">Doc. Identidad y Número: </w:t>
                        </w:r>
                        <w:r w:rsidR="00810073" w:rsidRPr="00D42BBE">
                          <w:rPr>
                            <w:rFonts w:ascii="Utsaah" w:hAnsi="Utsaah" w:cs="Utsaah"/>
                            <w:color w:val="0000FF"/>
                          </w:rPr>
                          <w:t>Del candidato (a)</w:t>
                        </w:r>
                        <w:r w:rsidR="00810073" w:rsidRPr="00D42BBE">
                          <w:rPr>
                            <w:rFonts w:ascii="Utsaah" w:hAnsi="Utsaah" w:cs="Utsaah"/>
                            <w:b/>
                            <w:color w:val="0000FF"/>
                          </w:rPr>
                          <w:t xml:space="preserve"> </w:t>
                        </w:r>
                      </w:p>
                      <w:p w14:paraId="61C892B2" w14:textId="3CA5116A" w:rsidR="00F649F3" w:rsidRPr="00EC7A5C" w:rsidRDefault="00F649F3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</w:pPr>
                      </w:p>
                    </w:txbxContent>
                  </v:textbox>
                </v:roundrect>
                <v:line id="Conector recto 13" o:spid="_x0000_s1033" style="position:absolute;visibility:visible;mso-wrap-style:square" from="-3816,1966" to="16376,19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43310C17" w14:textId="77777777" w:rsidR="00A5028E" w:rsidRPr="002364C0" w:rsidRDefault="00A5028E" w:rsidP="002364C0">
      <w:pPr>
        <w:rPr>
          <w:rFonts w:ascii="Utsaah" w:hAnsi="Utsaah" w:cs="Utsaah"/>
        </w:rPr>
      </w:pPr>
    </w:p>
    <w:p w14:paraId="4BA993AA" w14:textId="04A6082D" w:rsidR="00E60002" w:rsidRDefault="00E60002" w:rsidP="00F649F3">
      <w:pPr>
        <w:rPr>
          <w:rFonts w:ascii="Utsaah" w:hAnsi="Utsaah" w:cs="Utsaah"/>
        </w:rPr>
      </w:pPr>
    </w:p>
    <w:p w14:paraId="02B6A2A4" w14:textId="77777777" w:rsidR="00D42BBE" w:rsidRDefault="00D42BBE" w:rsidP="00C93BC3">
      <w:pPr>
        <w:spacing w:after="0"/>
        <w:rPr>
          <w:rFonts w:ascii="Utsaah" w:hAnsi="Utsaah" w:cs="Utsaah"/>
        </w:rPr>
      </w:pPr>
      <w:bookmarkStart w:id="4" w:name="_Hlk105404438"/>
      <w:bookmarkEnd w:id="4"/>
    </w:p>
    <w:sectPr w:rsidR="00D42BBE" w:rsidSect="00471E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97EE1" w14:textId="77777777" w:rsidR="002F7166" w:rsidRDefault="002F7166" w:rsidP="005D3A40">
      <w:pPr>
        <w:spacing w:after="0" w:line="240" w:lineRule="auto"/>
      </w:pPr>
      <w:r>
        <w:separator/>
      </w:r>
    </w:p>
  </w:endnote>
  <w:endnote w:type="continuationSeparator" w:id="0">
    <w:p w14:paraId="499E5D48" w14:textId="77777777" w:rsidR="002F7166" w:rsidRDefault="002F7166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3A62B" w14:textId="77777777" w:rsidR="00593E7A" w:rsidRDefault="00593E7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"/>
      <w:gridCol w:w="2375"/>
      <w:gridCol w:w="2829"/>
      <w:gridCol w:w="2841"/>
    </w:tblGrid>
    <w:tr w:rsidR="009C3675" w14:paraId="31349C35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F758942" w14:textId="77777777" w:rsidR="009C3675" w:rsidRDefault="009C3675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33BD2AA1" wp14:editId="7B192552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60B84C72" id="Conector recto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4B1F80CB" w14:textId="77777777" w:rsidR="009C3675" w:rsidRPr="00CB27C5" w:rsidRDefault="009C3675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129CC118" w14:textId="77777777" w:rsidR="009C3675" w:rsidRPr="00CB27C5" w:rsidRDefault="009C3675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2A864ED" w14:textId="39601B9D" w:rsidR="009C3675" w:rsidRPr="009C3675" w:rsidRDefault="009C3675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</w:p>
      </w:tc>
    </w:tr>
  </w:tbl>
  <w:p w14:paraId="4A597B5D" w14:textId="77777777" w:rsidR="00882E34" w:rsidRPr="00603D3E" w:rsidRDefault="00882E34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FAD3A" w14:textId="77777777" w:rsidR="00593E7A" w:rsidRDefault="00593E7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95528" w14:textId="77777777" w:rsidR="002F7166" w:rsidRDefault="002F7166" w:rsidP="005D3A40">
      <w:pPr>
        <w:spacing w:after="0" w:line="240" w:lineRule="auto"/>
      </w:pPr>
      <w:r>
        <w:separator/>
      </w:r>
    </w:p>
  </w:footnote>
  <w:footnote w:type="continuationSeparator" w:id="0">
    <w:p w14:paraId="49C1CCE6" w14:textId="77777777" w:rsidR="002F7166" w:rsidRDefault="002F7166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D0A1A" w14:textId="77777777" w:rsidR="00593E7A" w:rsidRDefault="00593E7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38512" w14:textId="77777777" w:rsidR="00593E7A" w:rsidRDefault="00593E7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E1149" w14:textId="77777777" w:rsidR="00593E7A" w:rsidRDefault="00593E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94CC9"/>
    <w:multiLevelType w:val="hybridMultilevel"/>
    <w:tmpl w:val="A43C4000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08624A55"/>
    <w:multiLevelType w:val="hybridMultilevel"/>
    <w:tmpl w:val="D53882D0"/>
    <w:lvl w:ilvl="0" w:tplc="3C88BF56">
      <w:numFmt w:val="bullet"/>
      <w:lvlText w:val=""/>
      <w:lvlJc w:val="left"/>
      <w:pPr>
        <w:ind w:left="720" w:hanging="360"/>
      </w:pPr>
      <w:rPr>
        <w:rFonts w:ascii="Symbol" w:eastAsiaTheme="minorHAnsi" w:hAnsi="Symbol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B6398"/>
    <w:multiLevelType w:val="hybridMultilevel"/>
    <w:tmpl w:val="38207E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F305F"/>
    <w:multiLevelType w:val="hybridMultilevel"/>
    <w:tmpl w:val="A54A81A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5" w15:restartNumberingAfterBreak="0">
    <w:nsid w:val="387F2B9A"/>
    <w:multiLevelType w:val="hybridMultilevel"/>
    <w:tmpl w:val="38207E14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A41E7"/>
    <w:multiLevelType w:val="hybridMultilevel"/>
    <w:tmpl w:val="38207E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245581"/>
    <w:multiLevelType w:val="hybridMultilevel"/>
    <w:tmpl w:val="F51A760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609939">
    <w:abstractNumId w:val="4"/>
  </w:num>
  <w:num w:numId="2" w16cid:durableId="373624735">
    <w:abstractNumId w:val="7"/>
  </w:num>
  <w:num w:numId="3" w16cid:durableId="1222717680">
    <w:abstractNumId w:val="5"/>
  </w:num>
  <w:num w:numId="4" w16cid:durableId="148711206">
    <w:abstractNumId w:val="2"/>
  </w:num>
  <w:num w:numId="5" w16cid:durableId="1100493343">
    <w:abstractNumId w:val="6"/>
  </w:num>
  <w:num w:numId="6" w16cid:durableId="706568725">
    <w:abstractNumId w:val="1"/>
  </w:num>
  <w:num w:numId="7" w16cid:durableId="1690251762">
    <w:abstractNumId w:val="8"/>
  </w:num>
  <w:num w:numId="8" w16cid:durableId="1668168797">
    <w:abstractNumId w:val="3"/>
  </w:num>
  <w:num w:numId="9" w16cid:durableId="1596589998">
    <w:abstractNumId w:val="0"/>
  </w:num>
  <w:num w:numId="10" w16cid:durableId="18341013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35C3"/>
    <w:rsid w:val="00025E3B"/>
    <w:rsid w:val="00026A26"/>
    <w:rsid w:val="000304EF"/>
    <w:rsid w:val="000339E7"/>
    <w:rsid w:val="00034926"/>
    <w:rsid w:val="000567E2"/>
    <w:rsid w:val="00067AD1"/>
    <w:rsid w:val="00084357"/>
    <w:rsid w:val="00086BE1"/>
    <w:rsid w:val="0009265F"/>
    <w:rsid w:val="000B07AD"/>
    <w:rsid w:val="000B2AB2"/>
    <w:rsid w:val="000C00AA"/>
    <w:rsid w:val="000C2009"/>
    <w:rsid w:val="000C5A09"/>
    <w:rsid w:val="000E540F"/>
    <w:rsid w:val="00101354"/>
    <w:rsid w:val="00140FA2"/>
    <w:rsid w:val="00153FC0"/>
    <w:rsid w:val="00197599"/>
    <w:rsid w:val="001A2629"/>
    <w:rsid w:val="001B2223"/>
    <w:rsid w:val="001B607D"/>
    <w:rsid w:val="001B6F4E"/>
    <w:rsid w:val="001C4A1B"/>
    <w:rsid w:val="001C753C"/>
    <w:rsid w:val="001F09BB"/>
    <w:rsid w:val="00201B58"/>
    <w:rsid w:val="00202967"/>
    <w:rsid w:val="00210E3C"/>
    <w:rsid w:val="00226C1F"/>
    <w:rsid w:val="002364C0"/>
    <w:rsid w:val="00245C14"/>
    <w:rsid w:val="00261C27"/>
    <w:rsid w:val="002628D6"/>
    <w:rsid w:val="00271F82"/>
    <w:rsid w:val="00273F56"/>
    <w:rsid w:val="002854FA"/>
    <w:rsid w:val="00293984"/>
    <w:rsid w:val="00296642"/>
    <w:rsid w:val="002C07AB"/>
    <w:rsid w:val="002C74A2"/>
    <w:rsid w:val="002D2B23"/>
    <w:rsid w:val="002F5DF8"/>
    <w:rsid w:val="002F7166"/>
    <w:rsid w:val="00315481"/>
    <w:rsid w:val="00333B52"/>
    <w:rsid w:val="00346914"/>
    <w:rsid w:val="00350699"/>
    <w:rsid w:val="00351678"/>
    <w:rsid w:val="00351787"/>
    <w:rsid w:val="00352C5D"/>
    <w:rsid w:val="00354DA9"/>
    <w:rsid w:val="0035620E"/>
    <w:rsid w:val="00376C19"/>
    <w:rsid w:val="003820C9"/>
    <w:rsid w:val="00390801"/>
    <w:rsid w:val="0039227C"/>
    <w:rsid w:val="003A0B06"/>
    <w:rsid w:val="003A49A4"/>
    <w:rsid w:val="003A7D2E"/>
    <w:rsid w:val="003B3015"/>
    <w:rsid w:val="003C1765"/>
    <w:rsid w:val="003D44F2"/>
    <w:rsid w:val="003F3995"/>
    <w:rsid w:val="00416F17"/>
    <w:rsid w:val="004453EC"/>
    <w:rsid w:val="00447F0D"/>
    <w:rsid w:val="00450428"/>
    <w:rsid w:val="0046558A"/>
    <w:rsid w:val="00471EC6"/>
    <w:rsid w:val="00492C91"/>
    <w:rsid w:val="004941DF"/>
    <w:rsid w:val="004A6199"/>
    <w:rsid w:val="004C14B8"/>
    <w:rsid w:val="004C1BDB"/>
    <w:rsid w:val="004F2EBB"/>
    <w:rsid w:val="0050200B"/>
    <w:rsid w:val="0050201C"/>
    <w:rsid w:val="005046C6"/>
    <w:rsid w:val="00525E85"/>
    <w:rsid w:val="00530FAB"/>
    <w:rsid w:val="00543308"/>
    <w:rsid w:val="0055624B"/>
    <w:rsid w:val="00563B57"/>
    <w:rsid w:val="00571EB0"/>
    <w:rsid w:val="005832D4"/>
    <w:rsid w:val="00585DC0"/>
    <w:rsid w:val="005869D9"/>
    <w:rsid w:val="00593E7A"/>
    <w:rsid w:val="0059708D"/>
    <w:rsid w:val="005A23D2"/>
    <w:rsid w:val="005A6919"/>
    <w:rsid w:val="005C4055"/>
    <w:rsid w:val="005C7F9A"/>
    <w:rsid w:val="005D2645"/>
    <w:rsid w:val="005D3A40"/>
    <w:rsid w:val="005E1B28"/>
    <w:rsid w:val="005E4FA8"/>
    <w:rsid w:val="005F227C"/>
    <w:rsid w:val="00601CCB"/>
    <w:rsid w:val="00603D3E"/>
    <w:rsid w:val="00616EA2"/>
    <w:rsid w:val="0062590C"/>
    <w:rsid w:val="00636E21"/>
    <w:rsid w:val="00642F02"/>
    <w:rsid w:val="00656324"/>
    <w:rsid w:val="00685E24"/>
    <w:rsid w:val="00697BCF"/>
    <w:rsid w:val="006A1B6B"/>
    <w:rsid w:val="006A501F"/>
    <w:rsid w:val="006C5E17"/>
    <w:rsid w:val="006D6779"/>
    <w:rsid w:val="006E02BD"/>
    <w:rsid w:val="006E08BA"/>
    <w:rsid w:val="006E1212"/>
    <w:rsid w:val="006F23E6"/>
    <w:rsid w:val="006F46C2"/>
    <w:rsid w:val="00722D9E"/>
    <w:rsid w:val="00733042"/>
    <w:rsid w:val="007554E7"/>
    <w:rsid w:val="007758A6"/>
    <w:rsid w:val="00794A29"/>
    <w:rsid w:val="007B0F3E"/>
    <w:rsid w:val="007B5FEF"/>
    <w:rsid w:val="007B723C"/>
    <w:rsid w:val="007E38E9"/>
    <w:rsid w:val="007F172C"/>
    <w:rsid w:val="007F57B2"/>
    <w:rsid w:val="00810073"/>
    <w:rsid w:val="008141B2"/>
    <w:rsid w:val="00820649"/>
    <w:rsid w:val="00832BF2"/>
    <w:rsid w:val="00835B0F"/>
    <w:rsid w:val="00842C51"/>
    <w:rsid w:val="008451A3"/>
    <w:rsid w:val="0087018E"/>
    <w:rsid w:val="00882E34"/>
    <w:rsid w:val="00892F50"/>
    <w:rsid w:val="008A4AC6"/>
    <w:rsid w:val="008D0737"/>
    <w:rsid w:val="008E179F"/>
    <w:rsid w:val="008E43F1"/>
    <w:rsid w:val="008F0B08"/>
    <w:rsid w:val="008F24C3"/>
    <w:rsid w:val="00903A67"/>
    <w:rsid w:val="00910903"/>
    <w:rsid w:val="00912BE5"/>
    <w:rsid w:val="00925464"/>
    <w:rsid w:val="009312B0"/>
    <w:rsid w:val="00931363"/>
    <w:rsid w:val="00952104"/>
    <w:rsid w:val="00957AE0"/>
    <w:rsid w:val="00963588"/>
    <w:rsid w:val="00965DC8"/>
    <w:rsid w:val="009850E3"/>
    <w:rsid w:val="00990E41"/>
    <w:rsid w:val="0099134E"/>
    <w:rsid w:val="009A0B7C"/>
    <w:rsid w:val="009B7251"/>
    <w:rsid w:val="009C3675"/>
    <w:rsid w:val="009C6600"/>
    <w:rsid w:val="009E30B2"/>
    <w:rsid w:val="00A00454"/>
    <w:rsid w:val="00A11A31"/>
    <w:rsid w:val="00A127B1"/>
    <w:rsid w:val="00A268C3"/>
    <w:rsid w:val="00A4152E"/>
    <w:rsid w:val="00A43DC6"/>
    <w:rsid w:val="00A45B82"/>
    <w:rsid w:val="00A46AC1"/>
    <w:rsid w:val="00A5028E"/>
    <w:rsid w:val="00A754BC"/>
    <w:rsid w:val="00A91ECA"/>
    <w:rsid w:val="00A97FCC"/>
    <w:rsid w:val="00AB6569"/>
    <w:rsid w:val="00AD542C"/>
    <w:rsid w:val="00AD6DA6"/>
    <w:rsid w:val="00AE201C"/>
    <w:rsid w:val="00AE328B"/>
    <w:rsid w:val="00B02091"/>
    <w:rsid w:val="00B325A1"/>
    <w:rsid w:val="00B35E3C"/>
    <w:rsid w:val="00B478AA"/>
    <w:rsid w:val="00B62D72"/>
    <w:rsid w:val="00B83441"/>
    <w:rsid w:val="00B845E2"/>
    <w:rsid w:val="00B959A9"/>
    <w:rsid w:val="00BA30A8"/>
    <w:rsid w:val="00BB3C86"/>
    <w:rsid w:val="00BD791B"/>
    <w:rsid w:val="00BE1232"/>
    <w:rsid w:val="00C245A6"/>
    <w:rsid w:val="00C37970"/>
    <w:rsid w:val="00C47443"/>
    <w:rsid w:val="00C63E8E"/>
    <w:rsid w:val="00C65B51"/>
    <w:rsid w:val="00C6715C"/>
    <w:rsid w:val="00C809BA"/>
    <w:rsid w:val="00C80C24"/>
    <w:rsid w:val="00C93BC3"/>
    <w:rsid w:val="00CA1782"/>
    <w:rsid w:val="00CA3E8D"/>
    <w:rsid w:val="00CB08C4"/>
    <w:rsid w:val="00CB27C5"/>
    <w:rsid w:val="00D00754"/>
    <w:rsid w:val="00D06AEA"/>
    <w:rsid w:val="00D07F53"/>
    <w:rsid w:val="00D153DC"/>
    <w:rsid w:val="00D15B4D"/>
    <w:rsid w:val="00D1632C"/>
    <w:rsid w:val="00D22D8A"/>
    <w:rsid w:val="00D23735"/>
    <w:rsid w:val="00D42BBE"/>
    <w:rsid w:val="00D75925"/>
    <w:rsid w:val="00D942DB"/>
    <w:rsid w:val="00D96AA1"/>
    <w:rsid w:val="00DB01C0"/>
    <w:rsid w:val="00DB76B8"/>
    <w:rsid w:val="00DD2754"/>
    <w:rsid w:val="00DF18B6"/>
    <w:rsid w:val="00E00120"/>
    <w:rsid w:val="00E0148D"/>
    <w:rsid w:val="00E13175"/>
    <w:rsid w:val="00E14910"/>
    <w:rsid w:val="00E2076A"/>
    <w:rsid w:val="00E25B6F"/>
    <w:rsid w:val="00E34504"/>
    <w:rsid w:val="00E53E09"/>
    <w:rsid w:val="00E60002"/>
    <w:rsid w:val="00E629D6"/>
    <w:rsid w:val="00E63BD4"/>
    <w:rsid w:val="00E71C17"/>
    <w:rsid w:val="00E72130"/>
    <w:rsid w:val="00E87143"/>
    <w:rsid w:val="00E918FA"/>
    <w:rsid w:val="00E94043"/>
    <w:rsid w:val="00EA26FF"/>
    <w:rsid w:val="00EA3CD7"/>
    <w:rsid w:val="00EA74E5"/>
    <w:rsid w:val="00ED2DAC"/>
    <w:rsid w:val="00ED696C"/>
    <w:rsid w:val="00EE497F"/>
    <w:rsid w:val="00EE52E8"/>
    <w:rsid w:val="00F00069"/>
    <w:rsid w:val="00F01E97"/>
    <w:rsid w:val="00F453F1"/>
    <w:rsid w:val="00F517CC"/>
    <w:rsid w:val="00F56D63"/>
    <w:rsid w:val="00F62549"/>
    <w:rsid w:val="00F649F3"/>
    <w:rsid w:val="00F83C2E"/>
    <w:rsid w:val="00F90DDC"/>
    <w:rsid w:val="00F9560D"/>
    <w:rsid w:val="00FA1275"/>
    <w:rsid w:val="00FA7B17"/>
    <w:rsid w:val="00FC195D"/>
    <w:rsid w:val="00FD0394"/>
    <w:rsid w:val="00FD10A0"/>
    <w:rsid w:val="00FE6F28"/>
    <w:rsid w:val="00FF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A5820AB"/>
  <w15:docId w15:val="{A75D1EBA-20E2-4B7D-8482-F4373B2B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AF16A-E394-495B-AD20-914B29ECD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4</TotalTime>
  <Pages>1</Pages>
  <Words>235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Jose B</cp:lastModifiedBy>
  <cp:revision>16</cp:revision>
  <cp:lastPrinted>2016-06-14T01:08:00Z</cp:lastPrinted>
  <dcterms:created xsi:type="dcterms:W3CDTF">2022-06-14T15:44:00Z</dcterms:created>
  <dcterms:modified xsi:type="dcterms:W3CDTF">2025-03-05T19:23:00Z</dcterms:modified>
</cp:coreProperties>
</file>